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WG1 Meeting #9</w:t>
      </w:r>
      <w:r w:rsidR="00835B40">
        <w:rPr>
          <w:rFonts w:cs="Arial"/>
          <w:bCs/>
          <w:noProof w:val="0"/>
          <w:sz w:val="24"/>
          <w:szCs w:val="24"/>
          <w:lang w:val="en-GB"/>
        </w:rPr>
        <w:t>5</w:t>
      </w:r>
      <w:r>
        <w:rPr>
          <w:rFonts w:eastAsia="Arial Unicode MS" w:cs="Arial"/>
          <w:b w:val="0"/>
          <w:bCs/>
          <w:sz w:val="24"/>
        </w:rPr>
        <w:tab/>
      </w:r>
      <w:r w:rsidR="002C154B">
        <w:rPr>
          <w:rFonts w:eastAsia="Arial Unicode MS" w:cs="Arial"/>
          <w:bCs/>
          <w:sz w:val="24"/>
        </w:rPr>
        <w:t>C1-154</w:t>
      </w:r>
      <w:r w:rsidR="00E55B60">
        <w:rPr>
          <w:rFonts w:eastAsia="Arial Unicode MS" w:cs="Arial"/>
          <w:bCs/>
          <w:sz w:val="24"/>
        </w:rPr>
        <w:t>832</w:t>
      </w:r>
    </w:p>
    <w:p w:rsidR="00F81666" w:rsidRDefault="00EC2C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9-13 November 2015, Anaheim, USA</w:t>
      </w:r>
      <w:r w:rsidR="00B3285E" w:rsidRPr="00B3285E">
        <w:rPr>
          <w:rFonts w:eastAsia="Batang" w:cs="Arial" w:hint="eastAsia"/>
          <w:b/>
          <w:i/>
          <w:sz w:val="22"/>
          <w:szCs w:val="22"/>
          <w:lang w:eastAsia="zh-CN"/>
        </w:rPr>
        <w:t xml:space="preserve"> </w:t>
      </w:r>
      <w:r w:rsidR="00B3285E">
        <w:rPr>
          <w:rFonts w:eastAsia="Batang" w:cs="Arial"/>
          <w:b/>
          <w:i/>
          <w:sz w:val="22"/>
          <w:szCs w:val="22"/>
          <w:lang w:eastAsia="zh-CN"/>
        </w:rPr>
        <w:tab/>
      </w:r>
      <w:r w:rsidR="00B3285E" w:rsidRPr="00B3285E">
        <w:rPr>
          <w:rFonts w:ascii="Arial" w:eastAsia="Batang" w:hAnsi="Arial" w:cs="Arial"/>
          <w:b/>
          <w:i/>
          <w:sz w:val="22"/>
          <w:szCs w:val="22"/>
          <w:lang w:eastAsia="zh-CN"/>
        </w:rPr>
        <w:t>revision of C</w:t>
      </w:r>
      <w:r w:rsidR="00B3285E">
        <w:rPr>
          <w:rFonts w:ascii="Arial" w:eastAsia="Batang" w:hAnsi="Arial" w:cs="Arial"/>
          <w:b/>
          <w:i/>
          <w:sz w:val="22"/>
          <w:szCs w:val="22"/>
          <w:lang w:eastAsia="zh-CN"/>
        </w:rPr>
        <w:t>1-154412</w:t>
      </w:r>
      <w:r w:rsidR="00E55B60">
        <w:rPr>
          <w:rFonts w:ascii="Arial" w:eastAsia="Batang" w:hAnsi="Arial" w:cs="Arial"/>
          <w:b/>
          <w:i/>
          <w:sz w:val="22"/>
          <w:szCs w:val="22"/>
          <w:lang w:eastAsia="zh-CN"/>
        </w:rPr>
        <w:t>, C1-154451</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Work Item for the core network aspects of </w:t>
      </w:r>
      <w:r w:rsidR="00692231">
        <w:rPr>
          <w:rFonts w:ascii="Arial" w:eastAsia="Batang" w:hAnsi="Arial" w:cs="Arial"/>
          <w:b/>
          <w:lang w:eastAsia="zh-CN"/>
        </w:rPr>
        <w:t>AE</w:t>
      </w:r>
      <w:r>
        <w:rPr>
          <w:rFonts w:ascii="Arial" w:eastAsia="Batang" w:hAnsi="Arial" w:cs="Arial"/>
          <w:b/>
          <w:lang w:eastAsia="zh-CN"/>
        </w:rPr>
        <w:t>-</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CT4 Meeting #71</w:t>
      </w:r>
      <w:r>
        <w:rPr>
          <w:b/>
          <w:noProof/>
          <w:sz w:val="24"/>
        </w:rPr>
        <w:tab/>
        <w:t>C4-152247</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C4-152178</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CT3 Meeting #83</w:t>
      </w:r>
      <w:r>
        <w:rPr>
          <w:b/>
          <w:noProof/>
          <w:sz w:val="24"/>
        </w:rPr>
        <w:tab/>
        <w:t>C3-155322</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C3-155244</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13.30</w:t>
      </w:r>
    </w:p>
    <w:p w:rsidR="00960A9F" w:rsidRDefault="00960A9F"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960A9F" w:rsidRDefault="00960A9F" w:rsidP="00960A9F">
      <w:pPr>
        <w:pStyle w:val="CRCoverPage"/>
        <w:tabs>
          <w:tab w:val="right" w:pos="9639"/>
        </w:tabs>
        <w:spacing w:after="0"/>
        <w:rPr>
          <w:b/>
          <w:noProof/>
          <w:sz w:val="24"/>
        </w:rPr>
      </w:pPr>
      <w:r>
        <w:rPr>
          <w:b/>
          <w:noProof/>
          <w:sz w:val="24"/>
        </w:rPr>
        <w:t>3GPP TSG CT6 Meeting #78</w:t>
      </w:r>
      <w:r>
        <w:rPr>
          <w:b/>
          <w:noProof/>
          <w:sz w:val="24"/>
        </w:rPr>
        <w:tab/>
        <w:t>C6-15xxxx</w:t>
      </w:r>
    </w:p>
    <w:p w:rsidR="00960A9F" w:rsidRDefault="00960A9F" w:rsidP="00960A9F">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p>
    <w:p w:rsidR="00960A9F" w:rsidRPr="004D108C" w:rsidRDefault="00960A9F" w:rsidP="00960A9F">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cs="Arial"/>
          <w:b/>
          <w:lang w:eastAsia="zh-CN"/>
        </w:rPr>
        <w:t>Intel</w:t>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7.9</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Default="00EC2C13">
      <w:pPr>
        <w:pStyle w:val="Heading2"/>
        <w:tabs>
          <w:tab w:val="left" w:pos="2552"/>
        </w:tabs>
        <w:rPr>
          <w:lang w:val="fr-FR"/>
        </w:rPr>
      </w:pPr>
      <w:proofErr w:type="spellStart"/>
      <w:r>
        <w:rPr>
          <w:lang w:val="fr-FR"/>
        </w:rPr>
        <w:t>Acronym</w:t>
      </w:r>
      <w:proofErr w:type="spellEnd"/>
      <w:r>
        <w:rPr>
          <w:lang w:val="fr-FR"/>
        </w:rPr>
        <w:t xml:space="preserve">: </w:t>
      </w:r>
      <w:proofErr w:type="spellStart"/>
      <w:r w:rsidR="00BB4055">
        <w:rPr>
          <w:lang w:val="fr-FR"/>
        </w:rPr>
        <w:t>C</w:t>
      </w:r>
      <w:r>
        <w:rPr>
          <w:lang w:val="fr-FR"/>
        </w:rPr>
        <w:t>IoT</w:t>
      </w:r>
      <w:proofErr w:type="spellEnd"/>
      <w:r>
        <w:rPr>
          <w:lang w:val="fr-FR"/>
        </w:rPr>
        <w:t>-CT</w:t>
      </w:r>
    </w:p>
    <w:p w:rsidR="00F81666" w:rsidRDefault="00EC2C13">
      <w:pPr>
        <w:pStyle w:val="Heading2"/>
        <w:tabs>
          <w:tab w:val="left" w:pos="2552"/>
        </w:tabs>
        <w:rPr>
          <w:lang w:val="fr-FR"/>
        </w:rPr>
      </w:pPr>
      <w:r>
        <w:rPr>
          <w:lang w:val="fr-FR"/>
        </w:rPr>
        <w:t xml:space="preserve">Unique identifier: </w:t>
      </w:r>
      <w:r>
        <w:rPr>
          <w:lang w:val="fr-FR"/>
        </w:rPr>
        <w:tab/>
      </w:r>
    </w:p>
    <w:p w:rsidR="00F81666" w:rsidRDefault="00EC2C13">
      <w:pPr>
        <w:ind w:right="-99"/>
        <w:rPr>
          <w:lang w:val="fr-FR"/>
        </w:rPr>
      </w:pPr>
      <w:r>
        <w:rPr>
          <w:lang w:val="fr-FR"/>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lastRenderedPageBreak/>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692231">
            <w:pPr>
              <w:pStyle w:val="TAL"/>
            </w:pPr>
            <w:r>
              <w:t xml:space="preserve">Architecture enhancements for </w:t>
            </w:r>
            <w:r w:rsidR="00692231">
              <w:t>Cellular Internet of Things AE</w:t>
            </w:r>
            <w:r>
              <w:t>-</w:t>
            </w:r>
            <w:proofErr w:type="spellStart"/>
            <w:r w:rsidR="00692231">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lastRenderedPageBreak/>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526704">
            <w:pPr>
              <w:pStyle w:val="TAL"/>
            </w:pPr>
            <w:r>
              <w:t xml:space="preserve">Architecture enhancements for </w:t>
            </w:r>
            <w:r w:rsidR="00526704">
              <w:t>AE</w:t>
            </w:r>
            <w:r>
              <w:t>-</w:t>
            </w:r>
            <w:proofErr w:type="spellStart"/>
            <w:r w:rsidR="00526704">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have a WID for related normative work</w:t>
      </w:r>
      <w:r w:rsidR="008D0C19">
        <w:rPr>
          <w:lang w:eastAsia="ja-JP"/>
        </w:rPr>
        <w:t xml:space="preserve"> with possible impacts to TS 23.401 and TS 23.682</w:t>
      </w:r>
      <w:r>
        <w:rPr>
          <w:lang w:eastAsia="ja-JP"/>
        </w:rPr>
        <w:t>. CT WGs now need to do the core network related work for AE-</w:t>
      </w:r>
      <w:proofErr w:type="spellStart"/>
      <w:r>
        <w:rPr>
          <w:lang w:eastAsia="ja-JP"/>
        </w:rPr>
        <w:t>CIoT</w:t>
      </w:r>
      <w:proofErr w:type="spellEnd"/>
      <w:r>
        <w:rPr>
          <w:lang w:eastAsia="ja-JP"/>
        </w:rPr>
        <w:t>.</w:t>
      </w:r>
    </w:p>
    <w:p w:rsidR="009C729F" w:rsidRDefault="009C729F">
      <w:pPr>
        <w:rPr>
          <w:lang w:eastAsia="ja-JP"/>
        </w:rPr>
      </w:pPr>
    </w:p>
    <w:p w:rsidR="00F81666" w:rsidRDefault="00EC2C13">
      <w:pPr>
        <w:pStyle w:val="Heading2"/>
      </w:pPr>
      <w:r>
        <w:t>4</w:t>
      </w:r>
      <w:r>
        <w:tab/>
        <w:t>Objective</w:t>
      </w:r>
    </w:p>
    <w:p w:rsidR="00C448E1" w:rsidRDefault="00C448E1" w:rsidP="00C448E1">
      <w:pPr>
        <w:ind w:right="-99"/>
      </w:pPr>
      <w:r w:rsidRPr="00A2249A">
        <w:t>To</w:t>
      </w:r>
      <w:r>
        <w:t xml:space="preserve"> define the Stage 3 protocol aspects of </w:t>
      </w:r>
      <w:r w:rsidR="008D0C19">
        <w:t>Cellular Internet of Things</w:t>
      </w:r>
      <w:r w:rsidR="005F7E79">
        <w:t xml:space="preserve"> (</w:t>
      </w:r>
      <w:proofErr w:type="spellStart"/>
      <w:r w:rsidR="005F7E79">
        <w:t>CIoT</w:t>
      </w:r>
      <w:proofErr w:type="spellEnd"/>
      <w:r w:rsidR="005F7E79">
        <w:t>)</w:t>
      </w:r>
      <w:r w:rsidRPr="005B05A0">
        <w:t xml:space="preserve"> </w:t>
      </w:r>
      <w:r>
        <w:t>based upon the</w:t>
      </w:r>
      <w:r w:rsidRPr="00DA2DD2">
        <w:t xml:space="preserve"> normative </w:t>
      </w:r>
      <w:r>
        <w:t>Stage 2 technical specification work developed by SA2.</w:t>
      </w:r>
    </w:p>
    <w:p w:rsidR="00C448E1" w:rsidRDefault="00C448E1" w:rsidP="00C448E1">
      <w:pPr>
        <w:pStyle w:val="B1"/>
      </w:pPr>
      <w:r>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81"/>
        <w:gridCol w:w="288"/>
        <w:gridCol w:w="5866"/>
        <w:gridCol w:w="1440"/>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6468F7" w:rsidP="006468F7">
            <w:pPr>
              <w:pStyle w:val="TAL"/>
              <w:rPr>
                <w:sz w:val="16"/>
                <w:szCs w:val="16"/>
              </w:rPr>
            </w:pPr>
            <w:r w:rsidRPr="00F87EA6">
              <w:rPr>
                <w:sz w:val="16"/>
              </w:rPr>
              <w:t>Impacts</w:t>
            </w:r>
            <w:r w:rsidR="002C154B" w:rsidRPr="00F87EA6">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A11EE0" w:rsidP="002C154B">
            <w:pPr>
              <w:pStyle w:val="TAL"/>
              <w:rPr>
                <w:sz w:val="16"/>
                <w:szCs w:val="16"/>
              </w:rPr>
            </w:pPr>
            <w:r w:rsidRPr="00F87EA6">
              <w:rPr>
                <w:sz w:val="16"/>
              </w:rPr>
              <w:t>Possible impact to common IEs</w:t>
            </w:r>
            <w:r w:rsidR="002C154B" w:rsidRPr="00F87EA6">
              <w:rPr>
                <w:sz w:val="16"/>
              </w:rPr>
              <w:t xml:space="preserve">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29.274</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E95317" w:rsidP="002C154B">
            <w:pPr>
              <w:pStyle w:val="TAL"/>
              <w:rPr>
                <w:sz w:val="16"/>
                <w:szCs w:val="16"/>
                <w:lang w:eastAsia="zh-CN"/>
              </w:rPr>
            </w:pPr>
            <w:r w:rsidRPr="00F87EA6">
              <w:rPr>
                <w:sz w:val="16"/>
                <w:szCs w:val="16"/>
                <w:lang w:val="de-DE" w:eastAsia="zh-CN"/>
              </w:rPr>
              <w:t xml:space="preserve">GTPv2 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storage impact for the aspects of Cellular Internet of Things</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23.007</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impacts for restoration procedures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23.003</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w:t>
            </w:r>
            <w:r w:rsidR="00164E7F" w:rsidRPr="00F87EA6">
              <w:rPr>
                <w:sz w:val="16"/>
                <w:szCs w:val="16"/>
                <w:lang w:val="de-DE"/>
              </w:rPr>
              <w:t>s</w:t>
            </w:r>
            <w:r w:rsidRPr="00F87EA6">
              <w:rPr>
                <w:sz w:val="16"/>
                <w:szCs w:val="16"/>
                <w:lang w:val="de-DE"/>
              </w:rPr>
              <w:t xml:space="preserve"> to support addition of new identifiers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rPr>
              <w:t>29.128</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rPr>
              <w:t>Possible impacts to support Non-IP data between the MME and SCEF (T6a/T6b)</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29.061</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Possible impact for the delivery of non IP data from PGW to external AS</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CT3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31.102</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Possible impact to update support for NB-IOT RAT</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CT6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bl>
    <w:p w:rsidR="00F81666" w:rsidRDefault="00F81666">
      <w:pPr>
        <w:ind w:right="-99"/>
      </w:pPr>
    </w:p>
    <w:p w:rsidR="00B4470D" w:rsidRDefault="00B4470D" w:rsidP="00B4470D">
      <w:pPr>
        <w:pStyle w:val="NO"/>
      </w:pPr>
      <w:r>
        <w:lastRenderedPageBreak/>
        <w:t xml:space="preserve">Note: Discussion on organization of specifications is ongoing and the list will be updated at the </w:t>
      </w:r>
      <w:r w:rsidR="004502BA">
        <w:t>next CT WG meetings</w:t>
      </w:r>
      <w:r>
        <w:t>.</w:t>
      </w:r>
    </w:p>
    <w:p w:rsidR="00B4470D" w:rsidRDefault="00B4470D" w:rsidP="00B4470D">
      <w:pPr>
        <w:pStyle w:val="NO"/>
      </w:pPr>
    </w:p>
    <w:p w:rsidR="00F81666" w:rsidRDefault="00EC2C13">
      <w:pPr>
        <w:pStyle w:val="Heading2"/>
        <w:spacing w:before="0" w:after="0"/>
      </w:pPr>
      <w:r>
        <w:t>11</w:t>
      </w:r>
      <w:r>
        <w:tab/>
        <w:t>Work item rapporteur(s)</w:t>
      </w:r>
    </w:p>
    <w:p w:rsidR="00F81666" w:rsidRDefault="00EC2C13">
      <w:pPr>
        <w:spacing w:after="0"/>
        <w:ind w:left="1134" w:right="-99"/>
        <w:rPr>
          <w:lang w:val="fr-FR"/>
        </w:rPr>
      </w:pPr>
      <w:r>
        <w:t xml:space="preserve">Intel, </w:t>
      </w:r>
      <w:r w:rsidR="00AC4240">
        <w:t>Vivek Gupta (vivek.g.gupta@intel.com)</w:t>
      </w:r>
    </w:p>
    <w:p w:rsidR="00F81666" w:rsidRDefault="00F81666">
      <w:pPr>
        <w:spacing w:after="0"/>
        <w:ind w:left="1134" w:right="-99"/>
        <w:rPr>
          <w:lang w:val="fr-FR"/>
        </w:rPr>
      </w:pPr>
    </w:p>
    <w:p w:rsidR="00F81666"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r>
              <w:t>Qualcomm Incorporated</w:t>
            </w:r>
          </w:p>
        </w:tc>
      </w:tr>
      <w:tr w:rsidR="00A11EE0">
        <w:trPr>
          <w:jc w:val="center"/>
        </w:trPr>
        <w:tc>
          <w:tcPr>
            <w:tcW w:w="0" w:type="auto"/>
          </w:tcPr>
          <w:p w:rsidR="00A11EE0" w:rsidRDefault="008D0C19" w:rsidP="00A11EE0">
            <w:pPr>
              <w:pStyle w:val="TAL"/>
            </w:pPr>
            <w:proofErr w:type="spellStart"/>
            <w:r>
              <w:t>Mediatek</w:t>
            </w:r>
            <w:proofErr w:type="spellEnd"/>
            <w:r>
              <w:t xml:space="preserve"> Inc.</w:t>
            </w:r>
          </w:p>
        </w:tc>
      </w:tr>
      <w:tr w:rsidR="00A11EE0">
        <w:trPr>
          <w:jc w:val="center"/>
        </w:trPr>
        <w:tc>
          <w:tcPr>
            <w:tcW w:w="0" w:type="auto"/>
          </w:tcPr>
          <w:p w:rsidR="00A11EE0" w:rsidRDefault="00A11EE0" w:rsidP="00A11EE0">
            <w:pPr>
              <w:pStyle w:val="TAL"/>
            </w:pPr>
            <w:r>
              <w:t>Cisco</w:t>
            </w:r>
          </w:p>
        </w:tc>
      </w:tr>
      <w:tr w:rsidR="00A11EE0">
        <w:trPr>
          <w:jc w:val="center"/>
        </w:trPr>
        <w:tc>
          <w:tcPr>
            <w:tcW w:w="0" w:type="auto"/>
          </w:tcPr>
          <w:p w:rsidR="00A11EE0" w:rsidRDefault="009C2302" w:rsidP="00A11EE0">
            <w:pPr>
              <w:pStyle w:val="TAL"/>
            </w:pPr>
            <w:r>
              <w:t>Vodafone</w:t>
            </w:r>
          </w:p>
        </w:tc>
      </w:tr>
      <w:tr w:rsidR="00A11EE0">
        <w:trPr>
          <w:jc w:val="center"/>
        </w:trPr>
        <w:tc>
          <w:tcPr>
            <w:tcW w:w="0" w:type="auto"/>
          </w:tcPr>
          <w:p w:rsidR="00A11EE0" w:rsidRDefault="009C2302" w:rsidP="00A11EE0">
            <w:pPr>
              <w:pStyle w:val="TAL"/>
            </w:pPr>
            <w:r>
              <w:t>HTC</w:t>
            </w:r>
          </w:p>
        </w:tc>
      </w:tr>
      <w:tr w:rsidR="00A11EE0">
        <w:trPr>
          <w:jc w:val="center"/>
        </w:trPr>
        <w:tc>
          <w:tcPr>
            <w:tcW w:w="0" w:type="auto"/>
          </w:tcPr>
          <w:p w:rsidR="00A11EE0" w:rsidRDefault="00BD3B3A" w:rsidP="00A11EE0">
            <w:pPr>
              <w:pStyle w:val="TAL"/>
            </w:pPr>
            <w:r>
              <w:t>LG Electronics</w:t>
            </w:r>
          </w:p>
        </w:tc>
      </w:tr>
      <w:tr w:rsidR="00A11EE0">
        <w:trPr>
          <w:jc w:val="center"/>
        </w:trPr>
        <w:tc>
          <w:tcPr>
            <w:tcW w:w="0" w:type="auto"/>
          </w:tcPr>
          <w:p w:rsidR="00A11EE0" w:rsidRDefault="00096B0D" w:rsidP="00A11EE0">
            <w:pPr>
              <w:pStyle w:val="TAL"/>
            </w:pPr>
            <w:r>
              <w:t>ZTE</w:t>
            </w:r>
          </w:p>
        </w:tc>
      </w:tr>
      <w:tr w:rsidR="00A11EE0">
        <w:trPr>
          <w:jc w:val="center"/>
        </w:trPr>
        <w:tc>
          <w:tcPr>
            <w:tcW w:w="0" w:type="auto"/>
          </w:tcPr>
          <w:p w:rsidR="00A11EE0" w:rsidRDefault="008F1273" w:rsidP="00A11EE0">
            <w:pPr>
              <w:pStyle w:val="TAL"/>
            </w:pPr>
            <w:r>
              <w:t>Nokia Networks</w:t>
            </w:r>
          </w:p>
        </w:tc>
      </w:tr>
      <w:tr w:rsidR="00A11EE0">
        <w:trPr>
          <w:jc w:val="center"/>
        </w:trPr>
        <w:tc>
          <w:tcPr>
            <w:tcW w:w="0" w:type="auto"/>
          </w:tcPr>
          <w:p w:rsidR="00A11EE0" w:rsidRDefault="006468F7" w:rsidP="00A11EE0">
            <w:pPr>
              <w:pStyle w:val="TAL"/>
            </w:pPr>
            <w:r>
              <w:t>Verizon Wireless</w:t>
            </w:r>
          </w:p>
        </w:tc>
      </w:tr>
      <w:tr w:rsidR="00A11EE0">
        <w:trPr>
          <w:jc w:val="center"/>
        </w:trPr>
        <w:tc>
          <w:tcPr>
            <w:tcW w:w="0" w:type="auto"/>
          </w:tcPr>
          <w:p w:rsidR="00A11EE0" w:rsidRDefault="006468F7" w:rsidP="00A11EE0">
            <w:pPr>
              <w:pStyle w:val="TAL"/>
            </w:pPr>
            <w:r>
              <w:t>Huawei</w:t>
            </w:r>
          </w:p>
        </w:tc>
      </w:tr>
      <w:tr w:rsidR="00A11EE0">
        <w:trPr>
          <w:jc w:val="center"/>
        </w:trPr>
        <w:tc>
          <w:tcPr>
            <w:tcW w:w="0" w:type="auto"/>
          </w:tcPr>
          <w:p w:rsidR="00A11EE0" w:rsidRDefault="006468F7" w:rsidP="00A11EE0">
            <w:pPr>
              <w:pStyle w:val="TAL"/>
            </w:pPr>
            <w:proofErr w:type="spellStart"/>
            <w:r>
              <w:t>HiSilicon</w:t>
            </w:r>
            <w:proofErr w:type="spellEnd"/>
          </w:p>
        </w:tc>
      </w:tr>
      <w:tr w:rsidR="00A11EE0">
        <w:trPr>
          <w:jc w:val="center"/>
        </w:trPr>
        <w:tc>
          <w:tcPr>
            <w:tcW w:w="0" w:type="auto"/>
          </w:tcPr>
          <w:p w:rsidR="00A11EE0" w:rsidRDefault="00723DFF" w:rsidP="00A11EE0">
            <w:pPr>
              <w:pStyle w:val="TAL"/>
            </w:pPr>
            <w:r>
              <w:t>Ericsson</w:t>
            </w:r>
          </w:p>
        </w:tc>
      </w:tr>
      <w:tr w:rsidR="00A11EE0">
        <w:trPr>
          <w:jc w:val="center"/>
        </w:trPr>
        <w:tc>
          <w:tcPr>
            <w:tcW w:w="0" w:type="auto"/>
          </w:tcPr>
          <w:p w:rsidR="00A11EE0" w:rsidRDefault="004502BA" w:rsidP="00A11EE0">
            <w:pPr>
              <w:pStyle w:val="TAL"/>
            </w:pPr>
            <w:proofErr w:type="spellStart"/>
            <w:r>
              <w:t>InterDigital</w:t>
            </w:r>
            <w:proofErr w:type="spellEnd"/>
          </w:p>
        </w:tc>
      </w:tr>
      <w:tr w:rsidR="005F7E79">
        <w:trPr>
          <w:jc w:val="center"/>
        </w:trPr>
        <w:tc>
          <w:tcPr>
            <w:tcW w:w="0" w:type="auto"/>
          </w:tcPr>
          <w:p w:rsidR="005F7E79" w:rsidRDefault="005F7E79" w:rsidP="005F7E79">
            <w:pPr>
              <w:pStyle w:val="TAL"/>
            </w:pPr>
            <w:r>
              <w:t>CATT</w:t>
            </w:r>
          </w:p>
        </w:tc>
      </w:tr>
      <w:tr w:rsidR="005F7E79">
        <w:trPr>
          <w:jc w:val="center"/>
        </w:trPr>
        <w:tc>
          <w:tcPr>
            <w:tcW w:w="0" w:type="auto"/>
          </w:tcPr>
          <w:p w:rsidR="005F7E79" w:rsidRDefault="005F7E79" w:rsidP="005F7E79">
            <w:pPr>
              <w:pStyle w:val="TAL"/>
            </w:pPr>
            <w:r>
              <w:t>Samsung</w:t>
            </w:r>
          </w:p>
        </w:tc>
      </w:tr>
      <w:tr w:rsidR="005F7E79">
        <w:trPr>
          <w:jc w:val="center"/>
        </w:trPr>
        <w:tc>
          <w:tcPr>
            <w:tcW w:w="0" w:type="auto"/>
          </w:tcPr>
          <w:p w:rsidR="005F7E79" w:rsidRDefault="00D45C47" w:rsidP="005F7E79">
            <w:pPr>
              <w:pStyle w:val="TAL"/>
            </w:pPr>
            <w:r>
              <w:t>Telecom Italia</w:t>
            </w:r>
          </w:p>
        </w:tc>
      </w:tr>
      <w:tr w:rsidR="00D45C47">
        <w:trPr>
          <w:jc w:val="center"/>
        </w:trPr>
        <w:tc>
          <w:tcPr>
            <w:tcW w:w="0" w:type="auto"/>
          </w:tcPr>
          <w:p w:rsidR="00D45C47" w:rsidRDefault="00B1542B" w:rsidP="005F7E79">
            <w:pPr>
              <w:pStyle w:val="TAL"/>
            </w:pPr>
            <w:r>
              <w:t>Alcatel-Lucent</w:t>
            </w:r>
          </w:p>
        </w:tc>
      </w:tr>
      <w:tr w:rsidR="00B1542B">
        <w:trPr>
          <w:jc w:val="center"/>
        </w:trPr>
        <w:tc>
          <w:tcPr>
            <w:tcW w:w="0" w:type="auto"/>
          </w:tcPr>
          <w:p w:rsidR="00B1542B" w:rsidRDefault="00B1542B" w:rsidP="00B1542B">
            <w:pPr>
              <w:pStyle w:val="TAL"/>
            </w:pPr>
            <w:r>
              <w:t>Alcatel-Lucent Shanghai Bell</w:t>
            </w:r>
            <w:bookmarkStart w:id="0" w:name="_GoBack"/>
            <w:bookmarkEnd w:id="0"/>
          </w:p>
        </w:tc>
      </w:tr>
      <w:tr w:rsidR="00B1542B">
        <w:trPr>
          <w:jc w:val="center"/>
        </w:trPr>
        <w:tc>
          <w:tcPr>
            <w:tcW w:w="0" w:type="auto"/>
          </w:tcPr>
          <w:p w:rsidR="00B1542B" w:rsidRDefault="00B1542B" w:rsidP="00B1542B">
            <w:pPr>
              <w:pStyle w:val="TAL"/>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headerReference w:type="defaul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824" w:rsidRDefault="00AF2824">
      <w:r>
        <w:separator/>
      </w:r>
    </w:p>
  </w:endnote>
  <w:endnote w:type="continuationSeparator" w:id="0">
    <w:p w:rsidR="00AF2824" w:rsidRDefault="00AF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824" w:rsidRDefault="00AF2824">
      <w:r>
        <w:separator/>
      </w:r>
    </w:p>
  </w:footnote>
  <w:footnote w:type="continuationSeparator" w:id="0">
    <w:p w:rsidR="00AF2824" w:rsidRDefault="00AF2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9C729F">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14783"/>
    <w:rsid w:val="000423E8"/>
    <w:rsid w:val="00054E7B"/>
    <w:rsid w:val="00074953"/>
    <w:rsid w:val="00096B0D"/>
    <w:rsid w:val="000B683D"/>
    <w:rsid w:val="000C0773"/>
    <w:rsid w:val="00111ADD"/>
    <w:rsid w:val="00164E7F"/>
    <w:rsid w:val="001E61BB"/>
    <w:rsid w:val="00270972"/>
    <w:rsid w:val="002C154B"/>
    <w:rsid w:val="002C18B5"/>
    <w:rsid w:val="002C3B16"/>
    <w:rsid w:val="002D1E8E"/>
    <w:rsid w:val="00315953"/>
    <w:rsid w:val="00366753"/>
    <w:rsid w:val="00371693"/>
    <w:rsid w:val="00390C60"/>
    <w:rsid w:val="003E5B6A"/>
    <w:rsid w:val="00415D2D"/>
    <w:rsid w:val="004502BA"/>
    <w:rsid w:val="00456CDF"/>
    <w:rsid w:val="00526704"/>
    <w:rsid w:val="0058200D"/>
    <w:rsid w:val="00594333"/>
    <w:rsid w:val="005B5EB9"/>
    <w:rsid w:val="005F2804"/>
    <w:rsid w:val="005F7E79"/>
    <w:rsid w:val="00606A26"/>
    <w:rsid w:val="0061299B"/>
    <w:rsid w:val="0061744B"/>
    <w:rsid w:val="006468F7"/>
    <w:rsid w:val="00650C7D"/>
    <w:rsid w:val="00664C63"/>
    <w:rsid w:val="00692231"/>
    <w:rsid w:val="007064A2"/>
    <w:rsid w:val="00723DFF"/>
    <w:rsid w:val="00773CFC"/>
    <w:rsid w:val="0077474D"/>
    <w:rsid w:val="007B4C1E"/>
    <w:rsid w:val="007C1C71"/>
    <w:rsid w:val="00835B40"/>
    <w:rsid w:val="00840D5D"/>
    <w:rsid w:val="0088104C"/>
    <w:rsid w:val="008D0C19"/>
    <w:rsid w:val="008D2D14"/>
    <w:rsid w:val="008F1273"/>
    <w:rsid w:val="00911CF5"/>
    <w:rsid w:val="00932F0C"/>
    <w:rsid w:val="00960A9F"/>
    <w:rsid w:val="009739A8"/>
    <w:rsid w:val="009B67AC"/>
    <w:rsid w:val="009C0A82"/>
    <w:rsid w:val="009C2302"/>
    <w:rsid w:val="009C729F"/>
    <w:rsid w:val="00A11EE0"/>
    <w:rsid w:val="00A16041"/>
    <w:rsid w:val="00AC4240"/>
    <w:rsid w:val="00AF2824"/>
    <w:rsid w:val="00B1542B"/>
    <w:rsid w:val="00B3285E"/>
    <w:rsid w:val="00B4470D"/>
    <w:rsid w:val="00B550CE"/>
    <w:rsid w:val="00B600D7"/>
    <w:rsid w:val="00B60D3F"/>
    <w:rsid w:val="00BA61E4"/>
    <w:rsid w:val="00BB4055"/>
    <w:rsid w:val="00BD3B3A"/>
    <w:rsid w:val="00C04A1F"/>
    <w:rsid w:val="00C1016D"/>
    <w:rsid w:val="00C448E1"/>
    <w:rsid w:val="00C744BF"/>
    <w:rsid w:val="00CA093D"/>
    <w:rsid w:val="00CC3C55"/>
    <w:rsid w:val="00CD1CE3"/>
    <w:rsid w:val="00CD7978"/>
    <w:rsid w:val="00CF2F94"/>
    <w:rsid w:val="00D45C47"/>
    <w:rsid w:val="00D51F41"/>
    <w:rsid w:val="00E3554A"/>
    <w:rsid w:val="00E36D4A"/>
    <w:rsid w:val="00E55B60"/>
    <w:rsid w:val="00E73C41"/>
    <w:rsid w:val="00E811AB"/>
    <w:rsid w:val="00E95317"/>
    <w:rsid w:val="00EC2C13"/>
    <w:rsid w:val="00F2040E"/>
    <w:rsid w:val="00F24716"/>
    <w:rsid w:val="00F63E74"/>
    <w:rsid w:val="00F76CEF"/>
    <w:rsid w:val="00F81666"/>
    <w:rsid w:val="00F87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BB52D0-C294-497E-9562-E2EC2D9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B1Char">
    <w:name w:val="B1 Char"/>
    <w:link w:val="B1"/>
    <w:locked/>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65F79-5F0B-4491-B35A-92844DF7F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1151</Words>
  <Characters>6565</Characters>
  <Application>Microsoft Office Word</Application>
  <DocSecurity>0</DocSecurity>
  <PresentationFormat>00000000-0000-0000-0000-000000000000</PresentationFormat>
  <Lines>54</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7701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Gupta, Vivek G</cp:lastModifiedBy>
  <cp:revision>7</cp:revision>
  <cp:lastPrinted>2000-02-29T10:31:00Z</cp:lastPrinted>
  <dcterms:created xsi:type="dcterms:W3CDTF">2015-11-20T02:24:00Z</dcterms:created>
  <dcterms:modified xsi:type="dcterms:W3CDTF">2015-11-20T15:26:00Z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ies>
</file>